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9B2" w:rsidRDefault="00692C5F" w:rsidP="00077552">
      <w:pPr>
        <w:tabs>
          <w:tab w:val="center" w:pos="5400"/>
        </w:tabs>
        <w:jc w:val="both"/>
      </w:pPr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95.85pt;margin-top:-63.2pt;width:3in;height:58.45pt;z-index:251657728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9A64A5" w:rsidRPr="00D92938" w:rsidRDefault="009A64A5" w:rsidP="00D92938">
                  <w:pPr>
                    <w:jc w:val="center"/>
                    <w:rPr>
                      <w:rFonts w:ascii="Calibri" w:hAnsi="Calibri"/>
                      <w:b/>
                      <w:color w:val="365F91"/>
                      <w:sz w:val="28"/>
                      <w:szCs w:val="28"/>
                    </w:rPr>
                  </w:pPr>
                  <w:r w:rsidRPr="00D92938">
                    <w:rPr>
                      <w:rFonts w:ascii="Calibri" w:hAnsi="Calibri"/>
                      <w:b/>
                      <w:color w:val="365F91"/>
                      <w:sz w:val="28"/>
                      <w:szCs w:val="28"/>
                    </w:rPr>
                    <w:t>293 Warrenton Road</w:t>
                  </w:r>
                </w:p>
                <w:p w:rsidR="009A64A5" w:rsidRPr="00D92938" w:rsidRDefault="009A64A5" w:rsidP="00D92938">
                  <w:pPr>
                    <w:jc w:val="center"/>
                    <w:rPr>
                      <w:rFonts w:ascii="Calibri" w:hAnsi="Calibri"/>
                      <w:b/>
                      <w:color w:val="365F91"/>
                      <w:sz w:val="28"/>
                      <w:szCs w:val="28"/>
                    </w:rPr>
                  </w:pPr>
                  <w:r w:rsidRPr="00D92938">
                    <w:rPr>
                      <w:rFonts w:ascii="Calibri" w:hAnsi="Calibri"/>
                      <w:b/>
                      <w:color w:val="365F91"/>
                      <w:sz w:val="28"/>
                      <w:szCs w:val="28"/>
                    </w:rPr>
                    <w:t>Henderson, NC 27537</w:t>
                  </w:r>
                </w:p>
                <w:p w:rsidR="009A64A5" w:rsidRPr="00D92938" w:rsidRDefault="009A64A5" w:rsidP="00D92938">
                  <w:pPr>
                    <w:jc w:val="center"/>
                    <w:rPr>
                      <w:rFonts w:ascii="Calibri" w:hAnsi="Calibri"/>
                      <w:b/>
                      <w:color w:val="365F91"/>
                      <w:sz w:val="28"/>
                      <w:szCs w:val="28"/>
                    </w:rPr>
                  </w:pPr>
                  <w:r w:rsidRPr="00D92938">
                    <w:rPr>
                      <w:rFonts w:ascii="Calibri" w:hAnsi="Calibri"/>
                      <w:b/>
                      <w:color w:val="365F91"/>
                      <w:sz w:val="28"/>
                      <w:szCs w:val="28"/>
                    </w:rPr>
                    <w:t>252-492-6041</w:t>
                  </w:r>
                </w:p>
              </w:txbxContent>
            </v:textbox>
          </v:shape>
        </w:pict>
      </w:r>
    </w:p>
    <w:p w:rsidR="007E69B2" w:rsidRDefault="007E69B2" w:rsidP="007E69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CLASSROOM POLICY</w:t>
      </w:r>
    </w:p>
    <w:p w:rsidR="007E69B2" w:rsidRDefault="005006D6" w:rsidP="007E69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Algebra 2</w:t>
      </w:r>
    </w:p>
    <w:p w:rsidR="007E69B2" w:rsidRDefault="007E69B2" w:rsidP="007E69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S. JOHNSON</w:t>
      </w:r>
    </w:p>
    <w:p w:rsidR="007E69B2" w:rsidRDefault="007E69B2" w:rsidP="007E69B2">
      <w:pPr>
        <w:rPr>
          <w:sz w:val="28"/>
          <w:szCs w:val="28"/>
        </w:rPr>
      </w:pPr>
    </w:p>
    <w:p w:rsidR="007E69B2" w:rsidRDefault="00255D9D" w:rsidP="007E69B2">
      <w:pPr>
        <w:rPr>
          <w:sz w:val="28"/>
          <w:szCs w:val="28"/>
        </w:rPr>
      </w:pPr>
      <w:r>
        <w:rPr>
          <w:sz w:val="28"/>
          <w:szCs w:val="28"/>
        </w:rPr>
        <w:t xml:space="preserve">      Welcome to Algebra2</w:t>
      </w:r>
      <w:r w:rsidR="007E69B2">
        <w:rPr>
          <w:sz w:val="28"/>
          <w:szCs w:val="28"/>
        </w:rPr>
        <w:t>!  I look forward to having a good semester with you!  My goal is to not only help you to le</w:t>
      </w:r>
      <w:r>
        <w:rPr>
          <w:sz w:val="28"/>
          <w:szCs w:val="28"/>
        </w:rPr>
        <w:t>arn the fundamentals of Algebra 2</w:t>
      </w:r>
      <w:r w:rsidR="007E69B2">
        <w:rPr>
          <w:sz w:val="28"/>
          <w:szCs w:val="28"/>
        </w:rPr>
        <w:t>, but to help you enjoy learning.  We have wonderful new technology tools to use, via our computers.  This will require new teaching and learning techniques.  I hope that all of you will benefit by and enjoy using the technology available to us.</w:t>
      </w:r>
    </w:p>
    <w:p w:rsidR="007E69B2" w:rsidRDefault="007E69B2" w:rsidP="007E69B2">
      <w:pPr>
        <w:rPr>
          <w:sz w:val="28"/>
          <w:szCs w:val="28"/>
        </w:rPr>
      </w:pPr>
      <w:r>
        <w:rPr>
          <w:sz w:val="28"/>
          <w:szCs w:val="28"/>
        </w:rPr>
        <w:t xml:space="preserve">       You should make every effort to be in class on time everyday with homework prepared and any questions ready.  You will need a Geometry loose leaf notebook with plenty of paper and pencils.  You also must have a scientific calculator.  They will not be provided in the classroom. I assign homework almost every day, and always take it up. </w:t>
      </w:r>
    </w:p>
    <w:p w:rsidR="007E69B2" w:rsidRDefault="007E69B2" w:rsidP="007E69B2">
      <w:pPr>
        <w:rPr>
          <w:sz w:val="28"/>
          <w:szCs w:val="28"/>
        </w:rPr>
      </w:pPr>
      <w:r>
        <w:rPr>
          <w:sz w:val="28"/>
          <w:szCs w:val="28"/>
        </w:rPr>
        <w:t xml:space="preserve">       Tests will count 50% of your grade, quizzes will count 25%, and homework/class</w:t>
      </w:r>
      <w:r w:rsidR="00255D9D">
        <w:rPr>
          <w:sz w:val="28"/>
          <w:szCs w:val="28"/>
        </w:rPr>
        <w:t xml:space="preserve"> </w:t>
      </w:r>
      <w:r>
        <w:rPr>
          <w:sz w:val="28"/>
          <w:szCs w:val="28"/>
        </w:rPr>
        <w:t>work will count 25%.</w:t>
      </w:r>
    </w:p>
    <w:p w:rsidR="007E69B2" w:rsidRDefault="007E69B2" w:rsidP="007E69B2">
      <w:pPr>
        <w:rPr>
          <w:sz w:val="28"/>
          <w:szCs w:val="28"/>
        </w:rPr>
      </w:pPr>
      <w:r>
        <w:rPr>
          <w:sz w:val="28"/>
          <w:szCs w:val="28"/>
        </w:rPr>
        <w:t xml:space="preserve">       I will be available for help in the afternoons after school on Tuesdays and Wednesdays.</w:t>
      </w:r>
    </w:p>
    <w:p w:rsidR="00255D9D" w:rsidRDefault="00255D9D" w:rsidP="007E69B2">
      <w:pPr>
        <w:rPr>
          <w:sz w:val="28"/>
          <w:szCs w:val="28"/>
        </w:rPr>
      </w:pPr>
      <w:r>
        <w:rPr>
          <w:sz w:val="28"/>
          <w:szCs w:val="28"/>
        </w:rPr>
        <w:t xml:space="preserve">       Restroom passes will be very limited.  Learn to use the restroom between classes.  We will observe the 20/20 rule.</w:t>
      </w:r>
    </w:p>
    <w:p w:rsidR="007E69B2" w:rsidRDefault="007E69B2" w:rsidP="007E69B2">
      <w:pPr>
        <w:rPr>
          <w:sz w:val="28"/>
          <w:szCs w:val="28"/>
        </w:rPr>
      </w:pPr>
      <w:r>
        <w:rPr>
          <w:sz w:val="28"/>
          <w:szCs w:val="28"/>
        </w:rPr>
        <w:t xml:space="preserve">       I expect good attention and behavior in the classroom at all times.  Use common courtesy with respect to the teacher and towards other students.</w:t>
      </w:r>
    </w:p>
    <w:p w:rsidR="003D0DB5" w:rsidRDefault="007E69B2" w:rsidP="007E69B2">
      <w:pPr>
        <w:tabs>
          <w:tab w:val="center" w:pos="54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Let’s have a good semester!</w:t>
      </w:r>
    </w:p>
    <w:p w:rsidR="007E69B2" w:rsidRDefault="007E69B2" w:rsidP="007E69B2">
      <w:pPr>
        <w:tabs>
          <w:tab w:val="center" w:pos="5400"/>
        </w:tabs>
        <w:jc w:val="both"/>
        <w:rPr>
          <w:sz w:val="28"/>
          <w:szCs w:val="28"/>
        </w:rPr>
      </w:pPr>
    </w:p>
    <w:p w:rsidR="007E69B2" w:rsidRDefault="007E69B2" w:rsidP="007E69B2">
      <w:pPr>
        <w:tabs>
          <w:tab w:val="center" w:pos="5400"/>
        </w:tabs>
        <w:jc w:val="both"/>
        <w:rPr>
          <w:sz w:val="28"/>
          <w:szCs w:val="28"/>
        </w:rPr>
      </w:pPr>
    </w:p>
    <w:p w:rsidR="007E69B2" w:rsidRDefault="007E69B2" w:rsidP="007E69B2">
      <w:pPr>
        <w:jc w:val="center"/>
        <w:rPr>
          <w:b/>
        </w:rPr>
      </w:pPr>
    </w:p>
    <w:p w:rsidR="007E69B2" w:rsidRDefault="007E69B2" w:rsidP="007E69B2">
      <w:pPr>
        <w:jc w:val="center"/>
        <w:rPr>
          <w:b/>
        </w:rPr>
      </w:pPr>
    </w:p>
    <w:p w:rsidR="007E69B2" w:rsidRDefault="007E69B2" w:rsidP="007E69B2">
      <w:pPr>
        <w:jc w:val="center"/>
        <w:rPr>
          <w:b/>
        </w:rPr>
      </w:pPr>
    </w:p>
    <w:p w:rsidR="007E69B2" w:rsidRDefault="007E69B2" w:rsidP="007E69B2">
      <w:pPr>
        <w:jc w:val="center"/>
        <w:rPr>
          <w:b/>
        </w:rPr>
      </w:pPr>
    </w:p>
    <w:p w:rsidR="007E69B2" w:rsidRDefault="007E69B2" w:rsidP="007E69B2">
      <w:pPr>
        <w:jc w:val="center"/>
        <w:rPr>
          <w:b/>
        </w:rPr>
      </w:pPr>
    </w:p>
    <w:p w:rsidR="007E69B2" w:rsidRDefault="007E69B2" w:rsidP="007E69B2">
      <w:pPr>
        <w:jc w:val="center"/>
        <w:rPr>
          <w:b/>
        </w:rPr>
      </w:pPr>
    </w:p>
    <w:p w:rsidR="007E69B2" w:rsidRDefault="007E69B2" w:rsidP="007E69B2">
      <w:pPr>
        <w:jc w:val="center"/>
        <w:rPr>
          <w:b/>
        </w:rPr>
      </w:pPr>
    </w:p>
    <w:p w:rsidR="007E69B2" w:rsidRDefault="007E69B2" w:rsidP="007E69B2">
      <w:pPr>
        <w:jc w:val="center"/>
        <w:rPr>
          <w:b/>
        </w:rPr>
      </w:pPr>
    </w:p>
    <w:p w:rsidR="007E69B2" w:rsidRDefault="007E69B2" w:rsidP="007E69B2">
      <w:pPr>
        <w:jc w:val="center"/>
        <w:rPr>
          <w:b/>
        </w:rPr>
      </w:pPr>
    </w:p>
    <w:p w:rsidR="007E69B2" w:rsidRDefault="007E69B2" w:rsidP="007E69B2">
      <w:pPr>
        <w:jc w:val="center"/>
        <w:rPr>
          <w:b/>
        </w:rPr>
      </w:pPr>
    </w:p>
    <w:p w:rsidR="007E69B2" w:rsidRDefault="007E69B2" w:rsidP="007E69B2">
      <w:pPr>
        <w:jc w:val="center"/>
        <w:rPr>
          <w:b/>
        </w:rPr>
      </w:pPr>
    </w:p>
    <w:p w:rsidR="007E69B2" w:rsidRDefault="007E69B2" w:rsidP="007E69B2">
      <w:pPr>
        <w:jc w:val="center"/>
        <w:rPr>
          <w:b/>
        </w:rPr>
      </w:pPr>
    </w:p>
    <w:p w:rsidR="007E69B2" w:rsidRDefault="007E69B2" w:rsidP="007E69B2">
      <w:pPr>
        <w:jc w:val="center"/>
        <w:rPr>
          <w:b/>
        </w:rPr>
      </w:pPr>
    </w:p>
    <w:p w:rsidR="007E69B2" w:rsidRDefault="007E69B2" w:rsidP="007E69B2">
      <w:pPr>
        <w:jc w:val="center"/>
        <w:rPr>
          <w:b/>
        </w:rPr>
      </w:pPr>
    </w:p>
    <w:p w:rsidR="007E69B2" w:rsidRDefault="007E69B2" w:rsidP="007E69B2">
      <w:pPr>
        <w:jc w:val="center"/>
        <w:rPr>
          <w:b/>
        </w:rPr>
      </w:pPr>
    </w:p>
    <w:p w:rsidR="007E69B2" w:rsidRDefault="007E69B2" w:rsidP="007E69B2">
      <w:pPr>
        <w:jc w:val="center"/>
        <w:rPr>
          <w:b/>
        </w:rPr>
      </w:pPr>
    </w:p>
    <w:p w:rsidR="007E69B2" w:rsidRDefault="007E69B2" w:rsidP="007E69B2">
      <w:pPr>
        <w:jc w:val="center"/>
        <w:rPr>
          <w:b/>
        </w:rPr>
      </w:pPr>
    </w:p>
    <w:p w:rsidR="007E69B2" w:rsidRDefault="007E69B2" w:rsidP="007E69B2">
      <w:pPr>
        <w:jc w:val="center"/>
        <w:rPr>
          <w:b/>
        </w:rPr>
      </w:pPr>
    </w:p>
    <w:p w:rsidR="007E69B2" w:rsidRDefault="00DE3E69" w:rsidP="00DE3E69">
      <w:pPr>
        <w:ind w:firstLine="720"/>
        <w:jc w:val="center"/>
        <w:rPr>
          <w:b/>
        </w:rPr>
      </w:pPr>
      <w:r>
        <w:rPr>
          <w:b/>
        </w:rPr>
        <w:t>ALGEBRA 2</w:t>
      </w:r>
      <w:r w:rsidR="007E69B2">
        <w:rPr>
          <w:b/>
        </w:rPr>
        <w:t xml:space="preserve"> COURSE 2011-2012</w:t>
      </w:r>
    </w:p>
    <w:p w:rsidR="007E69B2" w:rsidRDefault="00DE3E69" w:rsidP="007E69B2">
      <w:pPr>
        <w:jc w:val="center"/>
        <w:rPr>
          <w:b/>
        </w:rPr>
      </w:pPr>
      <w:r>
        <w:rPr>
          <w:b/>
        </w:rPr>
        <w:t>SYLLABUS</w:t>
      </w:r>
    </w:p>
    <w:p w:rsidR="007E69B2" w:rsidRDefault="007E69B2" w:rsidP="007E69B2">
      <w:pPr>
        <w:jc w:val="center"/>
        <w:rPr>
          <w:b/>
        </w:rPr>
      </w:pPr>
      <w:r>
        <w:rPr>
          <w:b/>
        </w:rPr>
        <w:t>S. JOHNSON</w:t>
      </w:r>
    </w:p>
    <w:p w:rsidR="007E69B2" w:rsidRDefault="007E69B2" w:rsidP="007E69B2">
      <w:pPr>
        <w:rPr>
          <w:b/>
        </w:rPr>
      </w:pPr>
    </w:p>
    <w:p w:rsidR="00BB44E2" w:rsidRDefault="00BB44E2" w:rsidP="007E69B2">
      <w:r>
        <w:t>Days 1 – 9</w:t>
      </w:r>
      <w:r w:rsidR="007E69B2" w:rsidRPr="006B4BFB">
        <w:t xml:space="preserve"> </w:t>
      </w:r>
      <w:r w:rsidR="008B1DE2">
        <w:t xml:space="preserve">  Chapter 1: Tools of Algebra</w:t>
      </w:r>
      <w:r w:rsidR="007E69B2" w:rsidRPr="006B4BFB">
        <w:t xml:space="preserve"> </w:t>
      </w:r>
    </w:p>
    <w:p w:rsidR="00BB44E2" w:rsidRDefault="00BB44E2" w:rsidP="007E69B2"/>
    <w:p w:rsidR="007E69B2" w:rsidRDefault="007E69B2" w:rsidP="007E69B2">
      <w:r w:rsidRPr="006B4BFB">
        <w:t xml:space="preserve"> </w:t>
      </w:r>
      <w:r w:rsidR="00DE3E69">
        <w:t>Properties of Real Numbers</w:t>
      </w:r>
    </w:p>
    <w:p w:rsidR="007E69B2" w:rsidRDefault="00BB44E2" w:rsidP="007E69B2">
      <w:r>
        <w:t xml:space="preserve"> </w:t>
      </w:r>
      <w:r w:rsidR="00DE3E69">
        <w:t>Algebraic Expressions</w:t>
      </w:r>
    </w:p>
    <w:p w:rsidR="00BB44E2" w:rsidRDefault="00BB44E2" w:rsidP="007E69B2">
      <w:r>
        <w:t xml:space="preserve"> Solving Equations</w:t>
      </w:r>
    </w:p>
    <w:p w:rsidR="00BB44E2" w:rsidRDefault="00BB44E2" w:rsidP="007E69B2">
      <w:r>
        <w:t xml:space="preserve"> Solving Inequalities</w:t>
      </w:r>
    </w:p>
    <w:p w:rsidR="00BB44E2" w:rsidRDefault="00BB44E2" w:rsidP="007E69B2">
      <w:r>
        <w:t xml:space="preserve"> Absolute Value Equations and Inequalities</w:t>
      </w:r>
    </w:p>
    <w:p w:rsidR="00BB44E2" w:rsidRDefault="00BB44E2" w:rsidP="007E69B2">
      <w:r>
        <w:t xml:space="preserve"> Probability</w:t>
      </w:r>
    </w:p>
    <w:p w:rsidR="00BB44E2" w:rsidRDefault="00BB44E2" w:rsidP="007E69B2"/>
    <w:p w:rsidR="00BB44E2" w:rsidRDefault="00BB44E2" w:rsidP="007E69B2">
      <w:r>
        <w:t xml:space="preserve">Chapter 1 Test </w:t>
      </w:r>
    </w:p>
    <w:p w:rsidR="00BB44E2" w:rsidRDefault="00BB44E2" w:rsidP="007E69B2">
      <w:r>
        <w:t xml:space="preserve"> </w:t>
      </w:r>
    </w:p>
    <w:p w:rsidR="00BB44E2" w:rsidRDefault="00BB44E2" w:rsidP="007E69B2"/>
    <w:p w:rsidR="00BB44E2" w:rsidRDefault="008B1DE2" w:rsidP="007E69B2">
      <w:r>
        <w:t xml:space="preserve">Days 10 </w:t>
      </w:r>
      <w:r w:rsidR="00BB44E2">
        <w:t xml:space="preserve">- </w:t>
      </w:r>
      <w:proofErr w:type="gramStart"/>
      <w:r w:rsidR="00BB44E2">
        <w:t>18  Chapter</w:t>
      </w:r>
      <w:proofErr w:type="gramEnd"/>
      <w:r w:rsidR="00BB44E2">
        <w:t xml:space="preserve"> 2: Functions, E</w:t>
      </w:r>
      <w:r w:rsidR="004E3C02">
        <w:t>quations, and Graphs</w:t>
      </w:r>
    </w:p>
    <w:p w:rsidR="00BB44E2" w:rsidRDefault="00BB44E2" w:rsidP="007E69B2"/>
    <w:p w:rsidR="00BB44E2" w:rsidRDefault="00BB44E2" w:rsidP="007E69B2">
      <w:r>
        <w:t xml:space="preserve"> Relations and Functions</w:t>
      </w:r>
    </w:p>
    <w:p w:rsidR="00BB44E2" w:rsidRDefault="00BB44E2" w:rsidP="007E69B2">
      <w:r>
        <w:t>Linear Equations</w:t>
      </w:r>
    </w:p>
    <w:p w:rsidR="00BB44E2" w:rsidRDefault="00BB44E2" w:rsidP="007E69B2">
      <w:r>
        <w:t>Direct Variation</w:t>
      </w:r>
    </w:p>
    <w:p w:rsidR="00BB44E2" w:rsidRDefault="00BB44E2" w:rsidP="007E69B2">
      <w:r>
        <w:t>Using Linear Models</w:t>
      </w:r>
    </w:p>
    <w:p w:rsidR="00BB44E2" w:rsidRDefault="00BB44E2" w:rsidP="007E69B2">
      <w:r>
        <w:t>Absolute Value Functions and Graphs</w:t>
      </w:r>
    </w:p>
    <w:p w:rsidR="00BB44E2" w:rsidRDefault="00BB44E2" w:rsidP="007E69B2">
      <w:r>
        <w:t>Vertical and Horizontal Translations</w:t>
      </w:r>
    </w:p>
    <w:p w:rsidR="00DE4490" w:rsidRDefault="00BB44E2" w:rsidP="007E69B2">
      <w:r>
        <w:t xml:space="preserve">Two-Variable Inequalities </w:t>
      </w:r>
    </w:p>
    <w:p w:rsidR="00DE4490" w:rsidRDefault="00DE4490" w:rsidP="007E69B2"/>
    <w:p w:rsidR="00DE4490" w:rsidRDefault="00DE4490" w:rsidP="007E69B2">
      <w:r>
        <w:t>Chapter 2 Test</w:t>
      </w:r>
    </w:p>
    <w:p w:rsidR="00DE4490" w:rsidRDefault="00DE4490" w:rsidP="007E69B2"/>
    <w:p w:rsidR="00DE4490" w:rsidRDefault="00DE4490" w:rsidP="007E69B2">
      <w:r>
        <w:t xml:space="preserve">Days 18 – </w:t>
      </w:r>
      <w:proofErr w:type="gramStart"/>
      <w:r>
        <w:t>26  Chapter</w:t>
      </w:r>
      <w:proofErr w:type="gramEnd"/>
      <w:r>
        <w:t xml:space="preserve"> </w:t>
      </w:r>
      <w:r w:rsidR="004E3C02">
        <w:t>3:  Linear  Systems</w:t>
      </w:r>
    </w:p>
    <w:p w:rsidR="00DE4490" w:rsidRDefault="00DE4490" w:rsidP="007E69B2"/>
    <w:p w:rsidR="00DE4490" w:rsidRDefault="00DE4490" w:rsidP="007E69B2">
      <w:r>
        <w:t>Graphing Systems of Equations</w:t>
      </w:r>
    </w:p>
    <w:p w:rsidR="00DE4490" w:rsidRDefault="00DE4490" w:rsidP="007E69B2">
      <w:r>
        <w:t>Solving Systems Algebraically</w:t>
      </w:r>
    </w:p>
    <w:p w:rsidR="00DE4490" w:rsidRDefault="00DE4490" w:rsidP="007E69B2">
      <w:r>
        <w:t>Systems of Inequalities</w:t>
      </w:r>
    </w:p>
    <w:p w:rsidR="00DE4490" w:rsidRDefault="00DE4490" w:rsidP="007E69B2">
      <w:r>
        <w:t>Linear Programming</w:t>
      </w:r>
    </w:p>
    <w:p w:rsidR="00DE4490" w:rsidRDefault="00DE4490" w:rsidP="007E69B2">
      <w:r>
        <w:t>Graphs in Three Dimensions</w:t>
      </w:r>
    </w:p>
    <w:p w:rsidR="00DE4490" w:rsidRDefault="00DE4490" w:rsidP="007E69B2">
      <w:r>
        <w:t>Systems with Three Variables</w:t>
      </w:r>
    </w:p>
    <w:p w:rsidR="00DE4490" w:rsidRDefault="00DE4490" w:rsidP="007E69B2"/>
    <w:p w:rsidR="00DE4490" w:rsidRDefault="00DE4490" w:rsidP="007E69B2">
      <w:r>
        <w:t>Chapter 3 Test</w:t>
      </w:r>
    </w:p>
    <w:p w:rsidR="00E45CAC" w:rsidRDefault="00E45CAC" w:rsidP="007E69B2"/>
    <w:p w:rsidR="00E45CAC" w:rsidRDefault="00E45CAC" w:rsidP="007E69B2">
      <w:r>
        <w:t xml:space="preserve">Days 27 – </w:t>
      </w:r>
      <w:proofErr w:type="gramStart"/>
      <w:r>
        <w:t xml:space="preserve">38 </w:t>
      </w:r>
      <w:r w:rsidR="004E3C02">
        <w:t xml:space="preserve"> Chapter</w:t>
      </w:r>
      <w:proofErr w:type="gramEnd"/>
      <w:r w:rsidR="004E3C02">
        <w:t xml:space="preserve"> 4:  Matrices</w:t>
      </w:r>
    </w:p>
    <w:p w:rsidR="00E45CAC" w:rsidRDefault="00E45CAC" w:rsidP="007E69B2"/>
    <w:p w:rsidR="00E45CAC" w:rsidRDefault="00E45CAC" w:rsidP="007E69B2">
      <w:r>
        <w:t xml:space="preserve">Organizing Data </w:t>
      </w:r>
      <w:proofErr w:type="gramStart"/>
      <w:r>
        <w:t>Into</w:t>
      </w:r>
      <w:proofErr w:type="gramEnd"/>
      <w:r>
        <w:t xml:space="preserve"> Matrices</w:t>
      </w:r>
    </w:p>
    <w:p w:rsidR="00E45CAC" w:rsidRDefault="00E45CAC" w:rsidP="007E69B2">
      <w:r>
        <w:t>Adding and Subtracting Matrices</w:t>
      </w:r>
    </w:p>
    <w:p w:rsidR="00E45CAC" w:rsidRDefault="004E3C02" w:rsidP="007E69B2">
      <w:r>
        <w:t>Matrix Multipli</w:t>
      </w:r>
      <w:r w:rsidR="00E45CAC">
        <w:t>cation</w:t>
      </w:r>
    </w:p>
    <w:p w:rsidR="00E45CAC" w:rsidRDefault="00E45CAC" w:rsidP="007E69B2">
      <w:r>
        <w:t xml:space="preserve">Geometric Transformation </w:t>
      </w:r>
      <w:proofErr w:type="gramStart"/>
      <w:r>
        <w:t>With</w:t>
      </w:r>
      <w:proofErr w:type="gramEnd"/>
      <w:r>
        <w:t xml:space="preserve"> Matrices</w:t>
      </w:r>
    </w:p>
    <w:p w:rsidR="00E45CAC" w:rsidRDefault="00E45CAC" w:rsidP="007E69B2">
      <w:r>
        <w:t>2 X 2 Matrices, Determinants, and Inverses</w:t>
      </w:r>
    </w:p>
    <w:p w:rsidR="00E45CAC" w:rsidRDefault="00E45CAC" w:rsidP="007E69B2">
      <w:r>
        <w:t>3 X 3 Matrices, Determinants, and Inverses</w:t>
      </w:r>
    </w:p>
    <w:p w:rsidR="00E45CAC" w:rsidRDefault="004E3C02" w:rsidP="007E69B2">
      <w:r>
        <w:t>Inverse Matrices and Systems</w:t>
      </w:r>
    </w:p>
    <w:p w:rsidR="004E3C02" w:rsidRDefault="004E3C02" w:rsidP="007E69B2">
      <w:r>
        <w:t>Augmented Matrices and Systems</w:t>
      </w:r>
    </w:p>
    <w:p w:rsidR="004E3C02" w:rsidRDefault="004E3C02" w:rsidP="007E69B2"/>
    <w:p w:rsidR="004E3C02" w:rsidRDefault="004E3C02" w:rsidP="007E69B2">
      <w:r>
        <w:t>Chapter 4 Test</w:t>
      </w:r>
    </w:p>
    <w:p w:rsidR="004E3C02" w:rsidRDefault="004E3C02" w:rsidP="007E69B2"/>
    <w:p w:rsidR="004E3C02" w:rsidRDefault="004E3C02" w:rsidP="007E69B2">
      <w:r>
        <w:t xml:space="preserve">Days 39 – </w:t>
      </w:r>
      <w:proofErr w:type="gramStart"/>
      <w:r>
        <w:t>50  Chapter</w:t>
      </w:r>
      <w:proofErr w:type="gramEnd"/>
      <w:r>
        <w:t xml:space="preserve"> 5:  Quadratic Equations and Functions</w:t>
      </w:r>
    </w:p>
    <w:p w:rsidR="004E3C02" w:rsidRDefault="004E3C02" w:rsidP="007E69B2"/>
    <w:p w:rsidR="004E3C02" w:rsidRDefault="004E3C02" w:rsidP="007E69B2">
      <w:r>
        <w:t>Modeling Data with Quadratic Functions</w:t>
      </w:r>
    </w:p>
    <w:p w:rsidR="004E3C02" w:rsidRDefault="004E3C02" w:rsidP="007E69B2">
      <w:r>
        <w:t>Properties of Parabolas</w:t>
      </w:r>
    </w:p>
    <w:p w:rsidR="004E3C02" w:rsidRDefault="004E3C02" w:rsidP="007E69B2">
      <w:r>
        <w:t>Translating Parabolas</w:t>
      </w:r>
    </w:p>
    <w:p w:rsidR="004E3C02" w:rsidRDefault="004E3C02" w:rsidP="007E69B2">
      <w:r>
        <w:t>Factoring Quadratic Expressions</w:t>
      </w:r>
    </w:p>
    <w:p w:rsidR="004E3C02" w:rsidRDefault="004E3C02" w:rsidP="007E69B2">
      <w:r>
        <w:t>Quadratic Equations</w:t>
      </w:r>
    </w:p>
    <w:p w:rsidR="004E3C02" w:rsidRDefault="004E3C02" w:rsidP="007E69B2">
      <w:r>
        <w:t>Complex Numbers</w:t>
      </w:r>
    </w:p>
    <w:p w:rsidR="004E3C02" w:rsidRDefault="004E3C02" w:rsidP="007E69B2">
      <w:r>
        <w:t>Completing the Square</w:t>
      </w:r>
    </w:p>
    <w:p w:rsidR="004E3C02" w:rsidRDefault="008B1DE2" w:rsidP="007E69B2">
      <w:r>
        <w:t>The Quadratic Formu</w:t>
      </w:r>
      <w:r w:rsidR="004E3C02">
        <w:t>l</w:t>
      </w:r>
      <w:r>
        <w:t>a</w:t>
      </w:r>
    </w:p>
    <w:p w:rsidR="004E3C02" w:rsidRDefault="004E3C02" w:rsidP="007E69B2"/>
    <w:p w:rsidR="004E3C02" w:rsidRDefault="004E3C02" w:rsidP="007E69B2">
      <w:r>
        <w:t>Chapter 5 Test</w:t>
      </w:r>
    </w:p>
    <w:p w:rsidR="004E3C02" w:rsidRDefault="004E3C02" w:rsidP="007E69B2"/>
    <w:p w:rsidR="004E3C02" w:rsidRDefault="004E3C02" w:rsidP="007E69B2">
      <w:r>
        <w:t xml:space="preserve">Days 51 – </w:t>
      </w:r>
      <w:proofErr w:type="gramStart"/>
      <w:r>
        <w:t>62  Chapter</w:t>
      </w:r>
      <w:proofErr w:type="gramEnd"/>
      <w:r>
        <w:t xml:space="preserve"> 6:  Polynomials and Polynomial Functions</w:t>
      </w:r>
    </w:p>
    <w:p w:rsidR="004E3C02" w:rsidRDefault="004E3C02" w:rsidP="007E69B2"/>
    <w:p w:rsidR="004E3C02" w:rsidRDefault="004E3C02" w:rsidP="007E69B2">
      <w:r>
        <w:t>Polynomial Functions</w:t>
      </w:r>
    </w:p>
    <w:p w:rsidR="004E3C02" w:rsidRDefault="004E3C02" w:rsidP="007E69B2">
      <w:r>
        <w:t>Polynomials and Linear Factors</w:t>
      </w:r>
    </w:p>
    <w:p w:rsidR="004E3C02" w:rsidRDefault="004E3C02" w:rsidP="007E69B2">
      <w:r>
        <w:t>Dividing Polynomials</w:t>
      </w:r>
    </w:p>
    <w:p w:rsidR="004E3C02" w:rsidRDefault="004E3C02" w:rsidP="007E69B2">
      <w:r>
        <w:t>Solving Polynomial Equations</w:t>
      </w:r>
    </w:p>
    <w:p w:rsidR="004E3C02" w:rsidRDefault="004E3C02" w:rsidP="007E69B2">
      <w:r>
        <w:t xml:space="preserve">Theorems </w:t>
      </w:r>
      <w:proofErr w:type="gramStart"/>
      <w:r>
        <w:t xml:space="preserve">About </w:t>
      </w:r>
      <w:r w:rsidR="009A64A5">
        <w:t xml:space="preserve"> </w:t>
      </w:r>
      <w:r>
        <w:t>Roots</w:t>
      </w:r>
      <w:proofErr w:type="gramEnd"/>
      <w:r>
        <w:t xml:space="preserve"> of Polynomial Equation</w:t>
      </w:r>
      <w:r w:rsidR="009A64A5">
        <w:t>s</w:t>
      </w:r>
    </w:p>
    <w:p w:rsidR="009A64A5" w:rsidRDefault="009A64A5" w:rsidP="007E69B2">
      <w:r>
        <w:t>The Fundamental Theorem of Algebra</w:t>
      </w:r>
    </w:p>
    <w:p w:rsidR="009A64A5" w:rsidRDefault="009A64A5" w:rsidP="007E69B2">
      <w:r>
        <w:t>Permutations and Combinations</w:t>
      </w:r>
    </w:p>
    <w:p w:rsidR="009A64A5" w:rsidRDefault="009A64A5" w:rsidP="007E69B2">
      <w:r>
        <w:t>The Binomial Theorem</w:t>
      </w:r>
    </w:p>
    <w:p w:rsidR="009A64A5" w:rsidRDefault="009A64A5" w:rsidP="007E69B2"/>
    <w:p w:rsidR="009A64A5" w:rsidRDefault="009A64A5" w:rsidP="007E69B2"/>
    <w:p w:rsidR="009A64A5" w:rsidRDefault="009A64A5" w:rsidP="007E69B2"/>
    <w:p w:rsidR="009A64A5" w:rsidRDefault="009A64A5" w:rsidP="007E69B2"/>
    <w:p w:rsidR="009A64A5" w:rsidRDefault="009A64A5" w:rsidP="007E69B2"/>
    <w:p w:rsidR="009A64A5" w:rsidRDefault="009A64A5" w:rsidP="007E69B2"/>
    <w:p w:rsidR="009A64A5" w:rsidRDefault="009A64A5" w:rsidP="007E69B2"/>
    <w:p w:rsidR="009A64A5" w:rsidRDefault="009A64A5" w:rsidP="007E69B2"/>
    <w:p w:rsidR="009A64A5" w:rsidRDefault="009A64A5" w:rsidP="007E69B2">
      <w:proofErr w:type="gramStart"/>
      <w:r>
        <w:t>Days  63</w:t>
      </w:r>
      <w:proofErr w:type="gramEnd"/>
      <w:r>
        <w:t xml:space="preserve"> – 74  Chapter 7:  Radical Functions and Rational Exponents</w:t>
      </w:r>
    </w:p>
    <w:p w:rsidR="009A64A5" w:rsidRDefault="009A64A5" w:rsidP="007E69B2"/>
    <w:p w:rsidR="009A64A5" w:rsidRDefault="009A64A5" w:rsidP="007E69B2">
      <w:r>
        <w:t>Roots and Radical Expressions</w:t>
      </w:r>
    </w:p>
    <w:p w:rsidR="009A64A5" w:rsidRDefault="009A64A5" w:rsidP="007E69B2">
      <w:r>
        <w:t>Multiplying and Dividing Radical Expressions</w:t>
      </w:r>
    </w:p>
    <w:p w:rsidR="009A64A5" w:rsidRDefault="009A64A5" w:rsidP="007E69B2">
      <w:r>
        <w:t>Binomial Radical Expressions</w:t>
      </w:r>
    </w:p>
    <w:p w:rsidR="009A64A5" w:rsidRDefault="009A64A5" w:rsidP="007E69B2">
      <w:r>
        <w:t>Rational Exponents</w:t>
      </w:r>
    </w:p>
    <w:p w:rsidR="009A64A5" w:rsidRDefault="009A64A5" w:rsidP="007E69B2">
      <w:r>
        <w:t>Solving Radical Equations</w:t>
      </w:r>
    </w:p>
    <w:p w:rsidR="009A64A5" w:rsidRDefault="009A64A5" w:rsidP="007E69B2">
      <w:r>
        <w:t>Function Operations</w:t>
      </w:r>
    </w:p>
    <w:p w:rsidR="009A64A5" w:rsidRDefault="009A64A5" w:rsidP="007E69B2">
      <w:r>
        <w:t>Inverse Relations and Functions</w:t>
      </w:r>
    </w:p>
    <w:p w:rsidR="009A64A5" w:rsidRDefault="009A64A5" w:rsidP="007E69B2">
      <w:r>
        <w:t>Graphing Radical Functions</w:t>
      </w:r>
    </w:p>
    <w:p w:rsidR="009A64A5" w:rsidRDefault="009A64A5" w:rsidP="007E69B2"/>
    <w:p w:rsidR="009A64A5" w:rsidRDefault="009A64A5" w:rsidP="007E69B2">
      <w:r>
        <w:t>Chapter 7 Test</w:t>
      </w:r>
    </w:p>
    <w:p w:rsidR="009A64A5" w:rsidRDefault="009A64A5" w:rsidP="007E69B2"/>
    <w:p w:rsidR="009A64A5" w:rsidRDefault="009A64A5" w:rsidP="007E69B2">
      <w:r>
        <w:t>Days 75 –</w:t>
      </w:r>
      <w:r w:rsidR="008B1DE2">
        <w:t xml:space="preserve"> </w:t>
      </w:r>
      <w:proofErr w:type="gramStart"/>
      <w:r w:rsidR="008B1DE2">
        <w:t>84  Chapter</w:t>
      </w:r>
      <w:proofErr w:type="gramEnd"/>
      <w:r w:rsidR="008B1DE2">
        <w:t xml:space="preserve"> 8:  Exponential an</w:t>
      </w:r>
      <w:r>
        <w:t>d Logarithmic Functions</w:t>
      </w:r>
    </w:p>
    <w:p w:rsidR="009A64A5" w:rsidRDefault="009A64A5" w:rsidP="007E69B2"/>
    <w:p w:rsidR="009A64A5" w:rsidRDefault="009A64A5" w:rsidP="007E69B2">
      <w:r>
        <w:t>Exploring Exponential Models</w:t>
      </w:r>
    </w:p>
    <w:p w:rsidR="009A64A5" w:rsidRDefault="009A64A5" w:rsidP="007E69B2">
      <w:r>
        <w:t>Properties of Exponential Functions</w:t>
      </w:r>
    </w:p>
    <w:p w:rsidR="009A64A5" w:rsidRDefault="009A64A5" w:rsidP="007E69B2">
      <w:r>
        <w:t>Logarithmic Functions as Inverses</w:t>
      </w:r>
    </w:p>
    <w:p w:rsidR="009A64A5" w:rsidRDefault="009A64A5" w:rsidP="007E69B2">
      <w:r>
        <w:t>Properties of Logarithm</w:t>
      </w:r>
      <w:r w:rsidR="00F92645">
        <w:t>s</w:t>
      </w:r>
    </w:p>
    <w:p w:rsidR="00F92645" w:rsidRDefault="00F92645" w:rsidP="007E69B2">
      <w:r>
        <w:t>Exponential and Logarithmic Equations</w:t>
      </w:r>
    </w:p>
    <w:p w:rsidR="00F92645" w:rsidRDefault="00F92645" w:rsidP="007E69B2">
      <w:r>
        <w:t>Natural Logarithms</w:t>
      </w:r>
    </w:p>
    <w:p w:rsidR="00F92645" w:rsidRDefault="00F92645" w:rsidP="007E69B2"/>
    <w:p w:rsidR="00F92645" w:rsidRDefault="00F92645" w:rsidP="007E69B2">
      <w:r>
        <w:t>Chapter 8 Test</w:t>
      </w:r>
    </w:p>
    <w:p w:rsidR="00F92645" w:rsidRDefault="00F92645" w:rsidP="007E69B2"/>
    <w:p w:rsidR="00F92645" w:rsidRDefault="00F92645" w:rsidP="007E69B2">
      <w:r>
        <w:t xml:space="preserve">Days 85 – </w:t>
      </w:r>
      <w:proofErr w:type="gramStart"/>
      <w:r>
        <w:t>90  Review</w:t>
      </w:r>
      <w:proofErr w:type="gramEnd"/>
      <w:r>
        <w:t xml:space="preserve"> and Final Exam</w:t>
      </w:r>
    </w:p>
    <w:p w:rsidR="009A64A5" w:rsidRDefault="009A64A5" w:rsidP="007E69B2"/>
    <w:p w:rsidR="009A64A5" w:rsidRDefault="009A64A5" w:rsidP="007E69B2">
      <w:r>
        <w:t xml:space="preserve"> </w:t>
      </w:r>
    </w:p>
    <w:p w:rsidR="009A64A5" w:rsidRDefault="009A64A5" w:rsidP="007E69B2"/>
    <w:p w:rsidR="004E3C02" w:rsidRDefault="004E3C02" w:rsidP="007E69B2">
      <w:r>
        <w:t xml:space="preserve"> </w:t>
      </w:r>
    </w:p>
    <w:p w:rsidR="00E45CAC" w:rsidRDefault="00E45CAC" w:rsidP="007E69B2"/>
    <w:p w:rsidR="00E45CAC" w:rsidRDefault="00E45CAC" w:rsidP="007E69B2"/>
    <w:p w:rsidR="00E45CAC" w:rsidRDefault="00E45CAC" w:rsidP="007E69B2"/>
    <w:p w:rsidR="00DE4490" w:rsidRDefault="00DE4490" w:rsidP="007E69B2"/>
    <w:p w:rsidR="00BB44E2" w:rsidRDefault="00BB44E2" w:rsidP="007E69B2">
      <w:r>
        <w:t xml:space="preserve">                                                                                                      </w:t>
      </w:r>
    </w:p>
    <w:sectPr w:rsidR="00BB44E2" w:rsidSect="00D92938">
      <w:headerReference w:type="default" r:id="rId7"/>
      <w:footerReference w:type="default" r:id="rId8"/>
      <w:pgSz w:w="12240" w:h="15840"/>
      <w:pgMar w:top="720" w:right="720" w:bottom="720" w:left="720" w:header="360" w:footer="255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4A5" w:rsidRDefault="009A64A5">
      <w:r>
        <w:separator/>
      </w:r>
    </w:p>
  </w:endnote>
  <w:endnote w:type="continuationSeparator" w:id="0">
    <w:p w:rsidR="009A64A5" w:rsidRDefault="009A64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4A5" w:rsidRPr="00F22CF4" w:rsidRDefault="009A64A5" w:rsidP="00D92938">
    <w:pPr>
      <w:jc w:val="center"/>
      <w:rPr>
        <w:rStyle w:val="Strong"/>
        <w:rFonts w:ascii="Calibri" w:hAnsi="Calibri" w:cs="Arial"/>
        <w:i/>
        <w:sz w:val="18"/>
        <w:szCs w:val="18"/>
      </w:rPr>
    </w:pPr>
    <w:r w:rsidRPr="00F22CF4">
      <w:rPr>
        <w:rStyle w:val="Strong"/>
        <w:rFonts w:ascii="Calibri" w:hAnsi="Calibri" w:cs="Arial"/>
        <w:i/>
        <w:sz w:val="18"/>
        <w:szCs w:val="18"/>
      </w:rPr>
      <w:t>________________________________________________________________________________________________________________________</w:t>
    </w:r>
  </w:p>
  <w:p w:rsidR="009A64A5" w:rsidRPr="00D92938" w:rsidRDefault="009A64A5" w:rsidP="00D92938">
    <w:pPr>
      <w:jc w:val="center"/>
      <w:rPr>
        <w:rStyle w:val="Strong"/>
        <w:rFonts w:ascii="Calibri" w:hAnsi="Calibri" w:cs="Arial"/>
        <w:i/>
        <w:color w:val="365F91"/>
        <w:sz w:val="18"/>
        <w:szCs w:val="18"/>
      </w:rPr>
    </w:pPr>
    <w:r w:rsidRPr="00D92938">
      <w:rPr>
        <w:rStyle w:val="Strong"/>
        <w:rFonts w:ascii="Calibri" w:hAnsi="Calibri" w:cs="Arial"/>
        <w:i/>
        <w:color w:val="365F91"/>
        <w:sz w:val="18"/>
        <w:szCs w:val="18"/>
      </w:rPr>
      <w:t>VISION: R.E.A.L</w:t>
    </w:r>
    <w:proofErr w:type="gramStart"/>
    <w:r w:rsidRPr="00D92938">
      <w:rPr>
        <w:rStyle w:val="Strong"/>
        <w:rFonts w:ascii="Calibri" w:hAnsi="Calibri" w:cs="Arial"/>
        <w:i/>
        <w:color w:val="365F91"/>
        <w:sz w:val="18"/>
        <w:szCs w:val="18"/>
      </w:rPr>
      <w:t>.-</w:t>
    </w:r>
    <w:proofErr w:type="gramEnd"/>
    <w:r w:rsidRPr="00D92938">
      <w:rPr>
        <w:rStyle w:val="Strong"/>
        <w:rFonts w:ascii="Calibri" w:hAnsi="Calibri" w:cs="Arial"/>
        <w:i/>
        <w:color w:val="365F91"/>
        <w:sz w:val="18"/>
        <w:szCs w:val="18"/>
      </w:rPr>
      <w:t xml:space="preserve"> Raise Everyone’s Achievement Level</w:t>
    </w:r>
  </w:p>
  <w:p w:rsidR="009A64A5" w:rsidRPr="00F22CF4" w:rsidRDefault="009A64A5" w:rsidP="00D92938">
    <w:pPr>
      <w:jc w:val="center"/>
      <w:rPr>
        <w:rStyle w:val="Strong"/>
        <w:rFonts w:ascii="Calibri" w:hAnsi="Calibri" w:cs="Arial"/>
        <w:i/>
        <w:color w:val="365F91"/>
        <w:sz w:val="12"/>
        <w:szCs w:val="12"/>
      </w:rPr>
    </w:pPr>
  </w:p>
  <w:p w:rsidR="009A64A5" w:rsidRPr="00D92938" w:rsidRDefault="009A64A5" w:rsidP="00D92938">
    <w:pPr>
      <w:jc w:val="center"/>
      <w:rPr>
        <w:color w:val="365F91"/>
      </w:rPr>
    </w:pPr>
    <w:r>
      <w:rPr>
        <w:rStyle w:val="Strong"/>
        <w:rFonts w:ascii="Calibri" w:hAnsi="Calibri" w:cs="Arial"/>
        <w:i/>
        <w:color w:val="365F91"/>
        <w:sz w:val="18"/>
        <w:szCs w:val="18"/>
      </w:rPr>
      <w:t>MISSION</w:t>
    </w:r>
    <w:r w:rsidRPr="00D92938">
      <w:rPr>
        <w:rStyle w:val="Strong"/>
        <w:rFonts w:ascii="Calibri" w:hAnsi="Calibri" w:cs="Arial"/>
        <w:i/>
        <w:color w:val="365F91"/>
        <w:sz w:val="18"/>
        <w:szCs w:val="18"/>
      </w:rPr>
      <w:t>: Northern Vance High School strives to prepare 21st Century future-ready students to be innovative, creative, self-motivated, and globally competitive who will pursue a post-secondary education and who will become life-long learners.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4A5" w:rsidRDefault="009A64A5">
      <w:r>
        <w:separator/>
      </w:r>
    </w:p>
  </w:footnote>
  <w:footnote w:type="continuationSeparator" w:id="0">
    <w:p w:rsidR="009A64A5" w:rsidRDefault="009A64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4A5" w:rsidRDefault="009A64A5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0" type="#_x0000_t202" style="position:absolute;margin-left:324pt;margin-top:-3.85pt;width:237.75pt;height:99pt;z-index:251657728" o:allowincell="f" filled="f" stroked="f">
          <v:textbox style="mso-next-textbox:#_x0000_s2070">
            <w:txbxContent>
              <w:p w:rsidR="009A64A5" w:rsidRPr="00D92938" w:rsidRDefault="009A64A5" w:rsidP="00C671F8">
                <w:pPr>
                  <w:spacing w:line="360" w:lineRule="auto"/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</w:pPr>
                <w:r w:rsidRPr="00D92938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>Teacher:</w:t>
                </w:r>
                <w:r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 xml:space="preserve">  S. Johnson</w:t>
                </w:r>
                <w:r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ab/>
                </w:r>
              </w:p>
              <w:p w:rsidR="009A64A5" w:rsidRPr="00D92938" w:rsidRDefault="009A64A5" w:rsidP="00C671F8">
                <w:pPr>
                  <w:spacing w:line="360" w:lineRule="auto"/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</w:pPr>
                <w:r w:rsidRPr="00D92938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>Course:</w:t>
                </w:r>
                <w:r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 xml:space="preserve">  Geometry</w:t>
                </w:r>
              </w:p>
              <w:p w:rsidR="009A64A5" w:rsidRPr="00D92938" w:rsidRDefault="009A64A5" w:rsidP="00C671F8">
                <w:pPr>
                  <w:spacing w:line="360" w:lineRule="auto"/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</w:pPr>
                <w:r w:rsidRPr="00D92938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>Phone Extension:</w:t>
                </w:r>
                <w:r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 xml:space="preserve">  6059</w:t>
                </w:r>
              </w:p>
              <w:p w:rsidR="009A64A5" w:rsidRPr="00D92938" w:rsidRDefault="009A64A5" w:rsidP="00C671F8">
                <w:pPr>
                  <w:spacing w:line="360" w:lineRule="auto"/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</w:pPr>
                <w:r w:rsidRPr="00D92938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>Email:</w:t>
                </w:r>
                <w:r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 xml:space="preserve">  sjohnson@vcs.k12.nc.us</w:t>
                </w:r>
              </w:p>
              <w:p w:rsidR="009A64A5" w:rsidRPr="00D92938" w:rsidRDefault="009A64A5" w:rsidP="00C671F8">
                <w:pPr>
                  <w:spacing w:line="360" w:lineRule="auto"/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</w:pPr>
                <w:proofErr w:type="spellStart"/>
                <w:r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>Web</w:t>
                </w:r>
                <w:proofErr w:type="gramStart"/>
                <w:r w:rsidRPr="00D92938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>:</w:t>
                </w:r>
                <w:proofErr w:type="gramEnd"/>
                <w:r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fldChar w:fldCharType="begin"/>
                </w:r>
                <w:r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instrText xml:space="preserve"> HYPERLINK "</w:instrText>
                </w:r>
                <w:r w:rsidRPr="007E69B2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instrText>http://mrssjohnsonsmathwiki.wikispaces.com/</w:instrText>
                </w:r>
                <w:r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instrText xml:space="preserve">" </w:instrText>
                </w:r>
                <w:r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fldChar w:fldCharType="separate"/>
                </w:r>
                <w:r w:rsidRPr="0026286E">
                  <w:rPr>
                    <w:rStyle w:val="Hyperlink"/>
                    <w:rFonts w:ascii="Arial" w:hAnsi="Arial"/>
                    <w:b/>
                    <w:i/>
                    <w:sz w:val="18"/>
                    <w:szCs w:val="18"/>
                  </w:rPr>
                  <w:t>http</w:t>
                </w:r>
                <w:proofErr w:type="spellEnd"/>
                <w:r w:rsidRPr="0026286E">
                  <w:rPr>
                    <w:rStyle w:val="Hyperlink"/>
                    <w:rFonts w:ascii="Arial" w:hAnsi="Arial"/>
                    <w:b/>
                    <w:i/>
                    <w:sz w:val="18"/>
                    <w:szCs w:val="18"/>
                  </w:rPr>
                  <w:t>://mrssjohnsonsmathwiki.wikispaces.com/</w:t>
                </w:r>
                <w:r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fldChar w:fldCharType="end"/>
                </w:r>
                <w:r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 xml:space="preserve">  </w:t>
                </w:r>
              </w:p>
              <w:p w:rsidR="009A64A5" w:rsidRPr="00D92938" w:rsidRDefault="009A64A5" w:rsidP="00C671F8">
                <w:pPr>
                  <w:spacing w:line="360" w:lineRule="auto"/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</w:pPr>
                <w:proofErr w:type="gramStart"/>
                <w:r w:rsidRPr="00D92938"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>Tutoring Hours:</w:t>
                </w:r>
                <w:r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 xml:space="preserve"> 3:15-4:15 Tue.</w:t>
                </w:r>
                <w:proofErr w:type="gramEnd"/>
                <w:r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 xml:space="preserve"> </w:t>
                </w:r>
                <w:proofErr w:type="gramStart"/>
                <w:r>
                  <w:rPr>
                    <w:rFonts w:ascii="Arial" w:hAnsi="Arial"/>
                    <w:b/>
                    <w:i/>
                    <w:color w:val="365F91"/>
                    <w:sz w:val="18"/>
                    <w:szCs w:val="18"/>
                  </w:rPr>
                  <w:t>&amp; Thur.</w:t>
                </w:r>
                <w:proofErr w:type="gramEnd"/>
              </w:p>
              <w:p w:rsidR="009A64A5" w:rsidRDefault="009A64A5">
                <w:pPr>
                  <w:rPr>
                    <w:rFonts w:ascii="Arial" w:hAnsi="Arial"/>
                    <w:i/>
                    <w:sz w:val="16"/>
                  </w:rPr>
                </w:pPr>
              </w:p>
            </w:txbxContent>
          </v:textbox>
        </v:shape>
      </w:pict>
    </w:r>
    <w:r>
      <w:rPr>
        <w:noProof/>
      </w:rPr>
      <w:pict>
        <v:line id="_x0000_s2067" style="position:absolute;z-index:251656704" from="324pt,0" to="324pt,81pt" o:allowincell="f"/>
      </w:pict>
    </w:r>
    <w:r>
      <w:pict>
        <v:group id="_x0000_s2095" editas="canvas" style="width:315pt;height:95.15pt;mso-position-horizontal-relative:char;mso-position-vertical-relative:line" coordorigin="2520,1222" coordsize="8340,2520" o:allowincell="f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94" type="#_x0000_t75" style="position:absolute;left:2520;top:1222;width:8340;height:2520" o:preferrelative="f">
            <v:fill o:detectmouseclick="t"/>
            <v:path o:extrusionok="t" o:connecttype="none"/>
            <o:lock v:ext="edit" text="t"/>
          </v:shape>
          <v:shape id="_x0000_s2089" type="#_x0000_t75" style="position:absolute;left:2520;top:1222;width:2053;height:2520" fillcolor="#bbe0e3">
            <v:imagedata r:id="rId1" o:title="" cropbottom="5958f" cropleft="9393f" cropright="7089f"/>
          </v:shape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2090" type="#_x0000_t136" style="position:absolute;left:4760;top:1782;width:6100;height:550" fillcolor="#006" strokecolor="#006">
            <v:shadow color="#868686"/>
            <v:textpath style="font-family:&quot;Arial&quot;;v-text-kern:t" trim="t" fitpath="t" string="Northern Vance High School"/>
          </v:shape>
          <v:line id="_x0000_s2091" style="position:absolute" from="4760,2342" to="8600,2342" strokecolor="#fc0" strokeweight="2.25pt"/>
          <v:line id="_x0000_s2092" style="position:absolute" from="9080,2342" to="10840,2342" strokecolor="#fc0" strokeweight="2.25pt"/>
          <w10:wrap type="none"/>
          <w10:anchorlock/>
        </v:group>
      </w:pict>
    </w:r>
    <w:r>
      <w:br/>
      <w:t>__________________________________________________________________________________________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E2ACB"/>
    <w:multiLevelType w:val="hybridMultilevel"/>
    <w:tmpl w:val="0E98398C"/>
    <w:lvl w:ilvl="0" w:tplc="76E6C94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72D264E2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9ABCC7E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372A95E8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93103600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EC5E6AB8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77883F1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EAEFB6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4E92A62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315C63DA"/>
    <w:multiLevelType w:val="hybridMultilevel"/>
    <w:tmpl w:val="CB6A3DCA"/>
    <w:lvl w:ilvl="0" w:tplc="31BC47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5D6CC1E">
      <w:start w:val="1"/>
      <w:numFmt w:val="upp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374A6F94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7FEB0FC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7AEC5A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B1663988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13AA90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D9CF26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FA8EDD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5C756F4"/>
    <w:multiLevelType w:val="hybridMultilevel"/>
    <w:tmpl w:val="4E1E6580"/>
    <w:lvl w:ilvl="0" w:tplc="461044EA">
      <w:start w:val="3"/>
      <w:numFmt w:val="upp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250CC624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CB2830A4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49CA2CD4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12F6CC6A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B012483C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7E4EDA3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E36C46D8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411668F0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>
    <w:nsid w:val="57233201"/>
    <w:multiLevelType w:val="hybridMultilevel"/>
    <w:tmpl w:val="DC58A1D0"/>
    <w:lvl w:ilvl="0" w:tplc="EDF6933A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8B246E8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C406D14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B0AD6A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92277D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5B24D10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F30AC7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EAB832A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88C8CF7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>
    <w:nsid w:val="58BC7A61"/>
    <w:multiLevelType w:val="hybridMultilevel"/>
    <w:tmpl w:val="D3002776"/>
    <w:lvl w:ilvl="0" w:tplc="EA16DE4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9D56992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4EA9D6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F9AA03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AE4D3D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2F484F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8B03CB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464BD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B0F0617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attachedTemplate r:id="rId1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97">
      <o:colormenu v:ext="edit" fillcolor="none" strokecolor="none"/>
    </o:shapedefaults>
    <o:shapelayout v:ext="edit">
      <o:idmap v:ext="edit" data="2"/>
      <o:regrouptable v:ext="edit">
        <o:entry new="1" old="0"/>
        <o:entry new="2" old="1"/>
      </o:regrouptable>
    </o:shapelayout>
  </w:hdrShapeDefaults>
  <w:footnotePr>
    <w:footnote w:id="-1"/>
    <w:footnote w:id="0"/>
  </w:footnotePr>
  <w:endnotePr>
    <w:endnote w:id="-1"/>
    <w:endnote w:id="0"/>
  </w:endnotePr>
  <w:compat/>
  <w:rsids>
    <w:rsidRoot w:val="00525BCF"/>
    <w:rsid w:val="00077552"/>
    <w:rsid w:val="00255D9D"/>
    <w:rsid w:val="003477CD"/>
    <w:rsid w:val="003D0DB5"/>
    <w:rsid w:val="00482E82"/>
    <w:rsid w:val="004E3C02"/>
    <w:rsid w:val="005006D6"/>
    <w:rsid w:val="00511A10"/>
    <w:rsid w:val="00525BCF"/>
    <w:rsid w:val="00692C5F"/>
    <w:rsid w:val="007C7C0D"/>
    <w:rsid w:val="007E69B2"/>
    <w:rsid w:val="008B1DE2"/>
    <w:rsid w:val="009A64A5"/>
    <w:rsid w:val="00BB44E2"/>
    <w:rsid w:val="00C671F8"/>
    <w:rsid w:val="00D31599"/>
    <w:rsid w:val="00D76A7C"/>
    <w:rsid w:val="00D92938"/>
    <w:rsid w:val="00DE3949"/>
    <w:rsid w:val="00DE3E69"/>
    <w:rsid w:val="00DE4490"/>
    <w:rsid w:val="00DF1403"/>
    <w:rsid w:val="00E45CAC"/>
    <w:rsid w:val="00EE591E"/>
    <w:rsid w:val="00F22CF4"/>
    <w:rsid w:val="00F92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7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7C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477C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477CD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3477C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477CD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D9293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creasman\Local%20Settings\Temporary%20Internet%20Files\Content.Outlook\DIJ8CGC1\Teacher%20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Teacher Letterhead</Template>
  <TotalTime>6</TotalTime>
  <Pages>4</Pages>
  <Words>508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FAX COVER LETTER</vt:lpstr>
    </vt:vector>
  </TitlesOfParts>
  <Company> </Company>
  <LinksUpToDate>false</LinksUpToDate>
  <CharactersWithSpaces>3668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FAX COVER LETTER</dc:title>
  <dc:subject/>
  <dc:creator>Brian K. Creasman</dc:creator>
  <cp:keywords/>
  <dc:description/>
  <cp:lastModifiedBy>sjohnson</cp:lastModifiedBy>
  <cp:revision>3</cp:revision>
  <cp:lastPrinted>2008-01-04T15:56:00Z</cp:lastPrinted>
  <dcterms:created xsi:type="dcterms:W3CDTF">2012-01-20T15:29:00Z</dcterms:created>
  <dcterms:modified xsi:type="dcterms:W3CDTF">2012-01-20T15:34:00Z</dcterms:modified>
</cp:coreProperties>
</file>